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Derby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Derby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Derby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Derby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Derby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Derby North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Derby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Derby North is estimated to be </w:t>
      </w:r>
      <w:r w:rsidRPr="00773DF7">
        <w:rPr>
          <w:rFonts w:ascii="Libre Franklin Light" w:eastAsia="Times New Roman" w:hAnsi="Libre Franklin Light" w:cs="Calibri Light"/>
          <w:b/>
          <w:bCs/>
          <w:color w:val="C45911" w:themeColor="accent2" w:themeShade="BF"/>
        </w:rPr>
        <w:t xml:space="preserve">£2,251,131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Derby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Derby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rby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Derby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rby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Derby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rby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Derby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Derby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Derby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Derby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Derby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£2,251,131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Derby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£36,667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£758,299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£15,278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£1,358,555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£2,251,131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Derby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Derby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Derby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Derby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Derby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Derby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CD42727-9BB8-4DE2-905E-5A1002087B7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